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3262E" w:rsidRDefault="0071620A" w:rsidP="0033262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3262E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</w:t>
      </w:r>
      <w:bookmarkStart w:id="0" w:name="_GoBack"/>
      <w:bookmarkEnd w:id="0"/>
      <w:r>
        <w:rPr>
          <w:rFonts w:ascii="Corbel" w:hAnsi="Corbel"/>
          <w:i/>
          <w:sz w:val="24"/>
          <w:szCs w:val="24"/>
        </w:rPr>
        <w:t xml:space="preserve">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 : </w:t>
      </w:r>
      <w:r w:rsidR="00A87E0B">
        <w:rPr>
          <w:rFonts w:ascii="Corbel" w:hAnsi="Corbel"/>
          <w:sz w:val="20"/>
          <w:szCs w:val="20"/>
        </w:rPr>
        <w:t>202</w:t>
      </w:r>
      <w:r w:rsidR="0033262E">
        <w:rPr>
          <w:rFonts w:ascii="Corbel" w:hAnsi="Corbel"/>
          <w:sz w:val="20"/>
          <w:szCs w:val="20"/>
        </w:rPr>
        <w:t>5</w:t>
      </w:r>
      <w:r w:rsidR="00A87E0B">
        <w:rPr>
          <w:rFonts w:ascii="Corbel" w:hAnsi="Corbel"/>
          <w:sz w:val="20"/>
          <w:szCs w:val="20"/>
        </w:rPr>
        <w:t>/2</w:t>
      </w:r>
      <w:r w:rsidR="00CF4D6A">
        <w:rPr>
          <w:rFonts w:ascii="Corbel" w:hAnsi="Corbel"/>
          <w:sz w:val="20"/>
          <w:szCs w:val="20"/>
        </w:rPr>
        <w:t>02</w:t>
      </w:r>
      <w:r w:rsidR="0033262E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776D4" w:rsidP="002C1F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296623" w:rsidRDefault="00B776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D4147" w:rsidP="001D41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C1F0C" w:rsidP="001D41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D414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7E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D4147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7, 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296623" w:rsidRDefault="00F64789" w:rsidP="002966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296623"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C. </w:t>
            </w:r>
            <w:r w:rsid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D41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17C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5A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5A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E322D" w:rsidRPr="009C54AE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2D" w:rsidRDefault="00817C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Default="00A95A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A87E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4870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48703D">
        <w:rPr>
          <w:rFonts w:ascii="Corbel" w:hAnsi="Corbel"/>
          <w:b w:val="0"/>
          <w:smallCaps w:val="0"/>
          <w:szCs w:val="24"/>
        </w:rPr>
        <w:t xml:space="preserve">: </w:t>
      </w:r>
      <w:r w:rsidRPr="0048703D">
        <w:rPr>
          <w:rFonts w:ascii="Corbel" w:hAnsi="Corbel"/>
          <w:smallCaps w:val="0"/>
          <w:szCs w:val="24"/>
          <w:u w:val="single"/>
        </w:rPr>
        <w:t>egzamin</w:t>
      </w:r>
    </w:p>
    <w:p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00A62" w:rsidP="00961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przedmiotów:</w:t>
            </w:r>
            <w:r w:rsidR="008A2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A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E034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pedagogiki ogólnej, podstawy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</w:t>
            </w:r>
            <w:r w:rsidR="008A2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psychologia rozwojowa</w:t>
            </w:r>
            <w:r w:rsidR="00AA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(znajomość  specyfiki rozwoju  dziecka w poszczególnych etapach rozwojowych, znajomość różnorodnych  działań pedagogicznych )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619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E738A" w:rsidP="009619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 w poznaniu potrzeb dziecka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7E738A" w:rsidP="009619C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7E738A" w:rsidP="009619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 w umiejętności diagnozowania i interpretowania wyników badań pedagogicznych oraz projektowania w ich oparciu  działań pedagogicznych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619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38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0A6C5F" w:rsidP="009619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 współpracy z instytucjami pomocowymi  na rzecz dziecka i rodziny</w:t>
            </w:r>
            <w:r w:rsidR="002001AE">
              <w:rPr>
                <w:rFonts w:ascii="Corbel" w:hAnsi="Corbel"/>
                <w:b w:val="0"/>
                <w:sz w:val="24"/>
                <w:szCs w:val="24"/>
              </w:rPr>
              <w:t xml:space="preserve"> w oparciu o rozpoznane potrzeby rozwojowe i edukacyjne dziecka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680486" w:rsidP="00680486">
            <w:pPr>
              <w:pStyle w:val="Punktygwne"/>
              <w:tabs>
                <w:tab w:val="left" w:pos="127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i edukacyjne dzieci w wieku szkolnym i przedszkolnym</w:t>
            </w:r>
          </w:p>
        </w:tc>
        <w:tc>
          <w:tcPr>
            <w:tcW w:w="1873" w:type="dxa"/>
          </w:tcPr>
          <w:p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680486" w:rsidP="0068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czynności diagnostyczne w celu rozpoznania potrzeb rozwojowych i edukacyjnych dzieci  w wieku szkolnym i przedszkolnym</w:t>
            </w:r>
          </w:p>
        </w:tc>
        <w:tc>
          <w:tcPr>
            <w:tcW w:w="1873" w:type="dxa"/>
          </w:tcPr>
          <w:p w:rsidR="001D4147" w:rsidRDefault="001D41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68048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39D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6804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potrzeb, możliwości i uzdolnień  dziecka oraz  zaprojektuje adekwatne działania pedagogiczne</w:t>
            </w:r>
          </w:p>
        </w:tc>
        <w:tc>
          <w:tcPr>
            <w:tcW w:w="1873" w:type="dxa"/>
          </w:tcPr>
          <w:p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5E39DD" w:rsidRPr="009C54AE" w:rsidTr="005E6E85">
        <w:tc>
          <w:tcPr>
            <w:tcW w:w="1701" w:type="dxa"/>
          </w:tcPr>
          <w:p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5E39DD" w:rsidRPr="009C54AE" w:rsidRDefault="002001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współpracę ze specjalistami oraz instytucjami działającymi na rzecz dziecka i rodziny</w:t>
            </w:r>
          </w:p>
        </w:tc>
        <w:tc>
          <w:tcPr>
            <w:tcW w:w="1873" w:type="dxa"/>
          </w:tcPr>
          <w:p w:rsidR="005E39DD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PPiW.U14</w:t>
            </w:r>
          </w:p>
        </w:tc>
      </w:tr>
      <w:tr w:rsidR="005E39DD" w:rsidRPr="009C54AE" w:rsidTr="005E6E85">
        <w:tc>
          <w:tcPr>
            <w:tcW w:w="1701" w:type="dxa"/>
          </w:tcPr>
          <w:p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5E39DD" w:rsidRPr="009C54AE" w:rsidRDefault="001F0935" w:rsidP="00733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Rozwinie właściwe zachowania </w:t>
            </w:r>
            <w:r w:rsidR="00733CF9">
              <w:rPr>
                <w:rFonts w:ascii="Corbel" w:hAnsi="Corbel"/>
                <w:b w:val="0"/>
                <w:smallCaps w:val="0"/>
                <w:szCs w:val="24"/>
              </w:rPr>
              <w:t xml:space="preserve">i postawy uczniów wobec ich zróżnicowanych potrzeb rozwojowych i edukacyjnych </w:t>
            </w:r>
          </w:p>
        </w:tc>
        <w:tc>
          <w:tcPr>
            <w:tcW w:w="1873" w:type="dxa"/>
          </w:tcPr>
          <w:p w:rsidR="005E39DD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075ED" w:rsidRPr="009C54AE" w:rsidTr="00923D7D">
        <w:tc>
          <w:tcPr>
            <w:tcW w:w="9639" w:type="dxa"/>
          </w:tcPr>
          <w:p w:rsidR="00D075ED" w:rsidRPr="00D075ED" w:rsidRDefault="00D075ED" w:rsidP="00D075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0085747A" w:rsidRPr="009C54AE" w:rsidTr="00923D7D">
        <w:tc>
          <w:tcPr>
            <w:tcW w:w="9639" w:type="dxa"/>
          </w:tcPr>
          <w:p w:rsidR="006D0350" w:rsidRPr="00D075ED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006D0350" w:rsidRPr="009C54AE" w:rsidTr="00923D7D">
        <w:tc>
          <w:tcPr>
            <w:tcW w:w="9639" w:type="dxa"/>
          </w:tcPr>
          <w:p w:rsidR="006D0350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metody diagnozy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D03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postępowania diagnostycznego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D03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prowadzenia procesu diagnostycznego</w:t>
            </w:r>
          </w:p>
        </w:tc>
      </w:tr>
      <w:tr w:rsidR="00EE269F" w:rsidRPr="009C54AE" w:rsidTr="00923D7D">
        <w:tc>
          <w:tcPr>
            <w:tcW w:w="9639" w:type="dxa"/>
          </w:tcPr>
          <w:p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00EE269F" w:rsidRPr="009C54AE" w:rsidTr="00923D7D">
        <w:tc>
          <w:tcPr>
            <w:tcW w:w="9639" w:type="dxa"/>
          </w:tcPr>
          <w:p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pedagogiczna potrzeb rozwojowych i edukacyjnych dziecka w wieku przedszkolnym</w:t>
            </w:r>
          </w:p>
        </w:tc>
      </w:tr>
      <w:tr w:rsidR="00EE269F" w:rsidRPr="009C54AE" w:rsidTr="00923D7D">
        <w:tc>
          <w:tcPr>
            <w:tcW w:w="9639" w:type="dxa"/>
          </w:tcPr>
          <w:p w:rsidR="00EE269F" w:rsidRDefault="00EE269F" w:rsidP="002966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pedagogiczna potrzeb rozwojowych i edukacyjnych dziecka w wieku  wczesnoszkolnym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w działalności pedagogicznej nauczyciela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postępowania diagnostycznego w przedszkolu i szkole</w:t>
            </w:r>
          </w:p>
        </w:tc>
      </w:tr>
      <w:tr w:rsidR="00AE40A4" w:rsidRPr="009C54AE" w:rsidTr="00923D7D">
        <w:tc>
          <w:tcPr>
            <w:tcW w:w="9639" w:type="dxa"/>
          </w:tcPr>
          <w:p w:rsidR="00AE40A4" w:rsidRDefault="00AE40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działalności diagnostycznej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diagnostyczne (obserwacja, rozmowa i wywiad, analiza wytworów, kwestionariusze diagnostyczne)</w:t>
            </w:r>
          </w:p>
        </w:tc>
      </w:tr>
      <w:tr w:rsidR="0010212E" w:rsidRPr="009C54AE" w:rsidTr="00923D7D">
        <w:tc>
          <w:tcPr>
            <w:tcW w:w="9639" w:type="dxa"/>
          </w:tcPr>
          <w:p w:rsidR="0010212E" w:rsidRDefault="001021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Konstruowanie narzędzi diagnostycznych </w:t>
            </w:r>
            <w:r w:rsidR="00F34F9D">
              <w:rPr>
                <w:rFonts w:ascii="Corbel" w:hAnsi="Corbel"/>
                <w:sz w:val="24"/>
                <w:szCs w:val="24"/>
              </w:rPr>
              <w:t>, dokumentowanie procesu diagnostycznego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sytuacji  wychowawczej dziecka </w:t>
            </w:r>
          </w:p>
        </w:tc>
      </w:tr>
      <w:tr w:rsidR="00AE40A4" w:rsidRPr="009C54AE" w:rsidTr="00923D7D">
        <w:tc>
          <w:tcPr>
            <w:tcW w:w="9639" w:type="dxa"/>
          </w:tcPr>
          <w:p w:rsidR="00AE40A4" w:rsidRDefault="00AE40A4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dojrzałości szkolnej 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diagnozy  trudności w uczeniu się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 dysleksji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zainteresowań i uzdolnień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umiejętności komunikacyjnych i społecznych </w:t>
            </w:r>
          </w:p>
        </w:tc>
      </w:tr>
      <w:tr w:rsidR="004614B8" w:rsidRPr="009C54AE" w:rsidTr="00923D7D">
        <w:tc>
          <w:tcPr>
            <w:tcW w:w="9639" w:type="dxa"/>
          </w:tcPr>
          <w:p w:rsidR="004614B8" w:rsidRDefault="004614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funkcjonowania dziecka w grupie</w:t>
            </w:r>
          </w:p>
        </w:tc>
      </w:tr>
      <w:tr w:rsidR="004614B8" w:rsidRPr="009C54AE" w:rsidTr="00923D7D">
        <w:tc>
          <w:tcPr>
            <w:tcW w:w="9639" w:type="dxa"/>
          </w:tcPr>
          <w:p w:rsidR="004614B8" w:rsidRDefault="004614B8" w:rsidP="004614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0010212E" w:rsidRPr="009C54AE" w:rsidTr="00923D7D">
        <w:tc>
          <w:tcPr>
            <w:tcW w:w="9639" w:type="dxa"/>
          </w:tcPr>
          <w:p w:rsidR="0010212E" w:rsidRDefault="001021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Studium indywidualnego przypadku </w:t>
            </w:r>
            <w:r w:rsidR="004614B8">
              <w:rPr>
                <w:rFonts w:ascii="Corbel" w:hAnsi="Corbel"/>
                <w:sz w:val="24"/>
                <w:szCs w:val="24"/>
              </w:rPr>
              <w:t>– analiza i interpretacja własnych działań diagnostycznych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1021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etyczne w postępowaniu diagnostycznym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:rsidR="0015388D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:rsidR="0085747A" w:rsidRPr="009C54AE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:rsidTr="00C05F44">
        <w:tc>
          <w:tcPr>
            <w:tcW w:w="1985" w:type="dxa"/>
          </w:tcPr>
          <w:p w:rsidR="0085747A" w:rsidRPr="00817CF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17CF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17CF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8E4CB4" w:rsidRDefault="00D075ED" w:rsidP="008E4C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egzamin</w:t>
            </w:r>
            <w:r w:rsidR="00E8409D" w:rsidRPr="008E4CB4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8E4CB4" w:rsidRDefault="00D075ED" w:rsidP="008E4C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wykład</w:t>
            </w:r>
            <w:r w:rsidR="00E8409D" w:rsidRPr="008E4CB4">
              <w:rPr>
                <w:rFonts w:ascii="Corbel" w:hAnsi="Corbel"/>
                <w:sz w:val="24"/>
                <w:szCs w:val="24"/>
              </w:rPr>
              <w:t>, ćwiczenia</w:t>
            </w:r>
          </w:p>
        </w:tc>
      </w:tr>
      <w:tr w:rsidR="0085747A" w:rsidRPr="00871B84" w:rsidTr="00C05F44">
        <w:tc>
          <w:tcPr>
            <w:tcW w:w="1985" w:type="dxa"/>
          </w:tcPr>
          <w:p w:rsidR="0085747A" w:rsidRPr="00817CF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7CF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8E4CB4" w:rsidRDefault="00871B84" w:rsidP="008E4C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 xml:space="preserve">egzamin, </w:t>
            </w:r>
            <w:r w:rsidR="00D075ED" w:rsidRPr="008E4CB4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85747A" w:rsidRPr="008E4CB4" w:rsidRDefault="00871B84" w:rsidP="008E4C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D075ED" w:rsidRPr="008E4CB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871B84" w:rsidTr="00C05F44">
        <w:tc>
          <w:tcPr>
            <w:tcW w:w="1985" w:type="dxa"/>
          </w:tcPr>
          <w:p w:rsidR="0015388D" w:rsidRPr="00817CFF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17CF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17CFF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15388D" w:rsidRPr="008E4CB4" w:rsidRDefault="00871B84" w:rsidP="008E4C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Egzamin, obserwacja w czasie zajęć, praca projektowa</w:t>
            </w:r>
            <w:r w:rsidR="00E8409D" w:rsidRPr="008E4CB4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:rsidR="0015388D" w:rsidRPr="008E4CB4" w:rsidRDefault="00871B84" w:rsidP="008E4C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5388D" w:rsidRPr="00871B84" w:rsidTr="00C05F44">
        <w:tc>
          <w:tcPr>
            <w:tcW w:w="1985" w:type="dxa"/>
          </w:tcPr>
          <w:p w:rsidR="0015388D" w:rsidRPr="00817CFF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17CF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17CFF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15388D" w:rsidRPr="008E4CB4" w:rsidRDefault="00871B84" w:rsidP="008E4C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126" w:type="dxa"/>
          </w:tcPr>
          <w:p w:rsidR="0015388D" w:rsidRPr="008E4CB4" w:rsidRDefault="00871B84" w:rsidP="008E4C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9C54AE" w:rsidTr="00C05F44">
        <w:tc>
          <w:tcPr>
            <w:tcW w:w="1985" w:type="dxa"/>
          </w:tcPr>
          <w:p w:rsidR="0015388D" w:rsidRPr="00817CFF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17CF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17CFF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:rsidR="0015388D" w:rsidRPr="008E4CB4" w:rsidRDefault="00871B84" w:rsidP="008E4C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15388D" w:rsidRPr="008E4CB4" w:rsidRDefault="00871B84" w:rsidP="008E4C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4CB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obecność na zajęciach </w:t>
            </w:r>
          </w:p>
          <w:p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VII – kolokwium </w:t>
            </w:r>
          </w:p>
          <w:p w:rsidR="00E8409D" w:rsidRDefault="00DB6E2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VIII - p</w:t>
            </w:r>
            <w:r w:rsidR="00CA3003">
              <w:rPr>
                <w:rFonts w:ascii="Corbel" w:hAnsi="Corbel"/>
                <w:b w:val="0"/>
                <w:smallCaps w:val="0"/>
                <w:szCs w:val="24"/>
              </w:rPr>
              <w:t>rzygotowanie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: studium indywidualnego przypadku</w:t>
            </w:r>
          </w:p>
          <w:p w:rsidR="00DB6E2D" w:rsidRPr="009C54AE" w:rsidRDefault="00E8409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</w:t>
            </w:r>
            <w:r w:rsidR="00DB6E2D">
              <w:rPr>
                <w:rFonts w:ascii="Corbel" w:hAnsi="Corbel"/>
                <w:b w:val="0"/>
                <w:smallCaps w:val="0"/>
                <w:szCs w:val="24"/>
              </w:rPr>
              <w:t xml:space="preserve">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przedmiotu </w:t>
            </w:r>
            <w:r w:rsidR="00DB6E2D">
              <w:rPr>
                <w:rFonts w:ascii="Corbel" w:hAnsi="Corbel"/>
                <w:b w:val="0"/>
                <w:smallCaps w:val="0"/>
                <w:szCs w:val="24"/>
              </w:rPr>
              <w:t>- Egzamin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(treści z wykładów i ćwiczeń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VII i VIII)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95A66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95A66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E8409D">
              <w:rPr>
                <w:rFonts w:ascii="Corbel" w:hAnsi="Corbel"/>
                <w:sz w:val="24"/>
                <w:szCs w:val="24"/>
              </w:rPr>
              <w:t>gzaminu, 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9619CE" w:rsidRDefault="009619CE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619CE" w:rsidRDefault="009619CE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E8409D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5A66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8409D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96623" w:rsidP="002966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42276" w:rsidRDefault="00D42276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:rsidR="00D42276" w:rsidRDefault="00D42276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:rsidR="006929D1" w:rsidRDefault="006929D1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Deptuła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Diagnozowanie kompetencji społecznych dzieci w wieku przedszkolnym i młodszym szkolnym, Warszawa 2016</w:t>
            </w:r>
          </w:p>
          <w:p w:rsidR="006929D1" w:rsidRDefault="006929D1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Górniewicz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Diagnozowanie trudności w czytaniu i pisaniu, Toruń 2017</w:t>
            </w:r>
          </w:p>
          <w:p w:rsidR="006929D1" w:rsidRDefault="006929D1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 Nauczycielska diagnoza edukacji matematycznej dzieci: metody, interpretacje, wnioski, Warszawa 2013</w:t>
            </w:r>
          </w:p>
          <w:p w:rsidR="00D42276" w:rsidRDefault="00D42276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:rsidR="006929D1" w:rsidRDefault="006929D1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Polaszek W., Diagnoza i wspomaganie w rozwoju dzieci uzdolnionych, Warszawa 2014</w:t>
            </w:r>
          </w:p>
          <w:p w:rsidR="00D42276" w:rsidRPr="00296623" w:rsidRDefault="00D42276" w:rsidP="0029662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Diagnostyka pedagogiczna: wybrane obszary badawcze i rozwiązania praktyczne, Warszawa 2011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D42276" w:rsidRDefault="00D42276" w:rsidP="0029662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:rsidR="006929D1" w:rsidRDefault="006929D1" w:rsidP="0029662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Diagnostyka edukacyjna, Warszawa 2009</w:t>
            </w:r>
          </w:p>
          <w:p w:rsidR="00D42276" w:rsidRDefault="00D42276" w:rsidP="0029662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:rsidR="00D42276" w:rsidRDefault="00D42276" w:rsidP="0029662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Pilch T., Bauman T., Zasady badań pedagogicznych. Strategie ilościowe </w:t>
            </w:r>
            <w:r w:rsidR="0085634F">
              <w:rPr>
                <w:rFonts w:ascii="Corbel" w:hAnsi="Corbel"/>
                <w:b w:val="0"/>
                <w:smallCaps w:val="0"/>
                <w:szCs w:val="24"/>
              </w:rPr>
              <w:t>i jakościowe, Warszawa 2001</w:t>
            </w:r>
          </w:p>
          <w:p w:rsidR="006929D1" w:rsidRDefault="006929D1" w:rsidP="0029662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 xml:space="preserve">Wrońska </w:t>
            </w:r>
            <w:proofErr w:type="spellStart"/>
            <w:r w:rsidR="00C73BDE">
              <w:rPr>
                <w:rFonts w:ascii="Corbel" w:hAnsi="Corbel"/>
                <w:b w:val="0"/>
                <w:smallCaps w:val="0"/>
                <w:szCs w:val="24"/>
              </w:rPr>
              <w:t>I.,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wspomaganie rozwoju psychoruchowego dziecka w wieku przedszkolnym,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>Kraków 2017</w:t>
            </w:r>
          </w:p>
          <w:p w:rsidR="00D42276" w:rsidRPr="00296623" w:rsidRDefault="006929D1" w:rsidP="00296623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Naprawa R., Kołodziejska D., Diagnoza rozwoju dziecka przedszkolnego przed rozpoczęciem  nauki w szkole, Gdańsk 2014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E0" w:rsidRDefault="003F2AE0" w:rsidP="00C16ABF">
      <w:pPr>
        <w:spacing w:after="0" w:line="240" w:lineRule="auto"/>
      </w:pPr>
      <w:r>
        <w:separator/>
      </w:r>
    </w:p>
  </w:endnote>
  <w:endnote w:type="continuationSeparator" w:id="0">
    <w:p w:rsidR="003F2AE0" w:rsidRDefault="003F2A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E0" w:rsidRDefault="003F2AE0" w:rsidP="00C16ABF">
      <w:pPr>
        <w:spacing w:after="0" w:line="240" w:lineRule="auto"/>
      </w:pPr>
      <w:r>
        <w:separator/>
      </w:r>
    </w:p>
  </w:footnote>
  <w:footnote w:type="continuationSeparator" w:id="0">
    <w:p w:rsidR="003F2AE0" w:rsidRDefault="003F2AE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28A6"/>
    <w:multiLevelType w:val="hybridMultilevel"/>
    <w:tmpl w:val="4782B5E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A62"/>
    <w:rsid w:val="000048F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4147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6623"/>
    <w:rsid w:val="002A22BF"/>
    <w:rsid w:val="002A2389"/>
    <w:rsid w:val="002A671D"/>
    <w:rsid w:val="002B4D55"/>
    <w:rsid w:val="002B5EA0"/>
    <w:rsid w:val="002B6119"/>
    <w:rsid w:val="002C1F06"/>
    <w:rsid w:val="002C1F0C"/>
    <w:rsid w:val="002D3375"/>
    <w:rsid w:val="002D73D4"/>
    <w:rsid w:val="002F02A3"/>
    <w:rsid w:val="002F4ABE"/>
    <w:rsid w:val="002F5D37"/>
    <w:rsid w:val="003018BA"/>
    <w:rsid w:val="0030395F"/>
    <w:rsid w:val="00305C92"/>
    <w:rsid w:val="003151C5"/>
    <w:rsid w:val="0033262E"/>
    <w:rsid w:val="003343CF"/>
    <w:rsid w:val="00346FE9"/>
    <w:rsid w:val="0034759A"/>
    <w:rsid w:val="003503F6"/>
    <w:rsid w:val="003530DD"/>
    <w:rsid w:val="00363F78"/>
    <w:rsid w:val="0037352B"/>
    <w:rsid w:val="0038309A"/>
    <w:rsid w:val="003A0A5B"/>
    <w:rsid w:val="003A1176"/>
    <w:rsid w:val="003C0BAE"/>
    <w:rsid w:val="003D18A9"/>
    <w:rsid w:val="003D6CE2"/>
    <w:rsid w:val="003E1941"/>
    <w:rsid w:val="003E2FE6"/>
    <w:rsid w:val="003E49D5"/>
    <w:rsid w:val="003F2AE0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1029B"/>
    <w:rsid w:val="00617230"/>
    <w:rsid w:val="0061792F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35FEA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FEC"/>
    <w:rsid w:val="007D6E56"/>
    <w:rsid w:val="007E372F"/>
    <w:rsid w:val="007E738A"/>
    <w:rsid w:val="007F1652"/>
    <w:rsid w:val="007F4155"/>
    <w:rsid w:val="007F4A8A"/>
    <w:rsid w:val="0081554D"/>
    <w:rsid w:val="0081707E"/>
    <w:rsid w:val="00817CFF"/>
    <w:rsid w:val="008449B3"/>
    <w:rsid w:val="0085634F"/>
    <w:rsid w:val="0085747A"/>
    <w:rsid w:val="00871B84"/>
    <w:rsid w:val="00884922"/>
    <w:rsid w:val="00885F64"/>
    <w:rsid w:val="008917F9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3844"/>
    <w:rsid w:val="008E4CB4"/>
    <w:rsid w:val="008E64F4"/>
    <w:rsid w:val="008F061F"/>
    <w:rsid w:val="008F12C9"/>
    <w:rsid w:val="008F6E29"/>
    <w:rsid w:val="00916188"/>
    <w:rsid w:val="00923D7D"/>
    <w:rsid w:val="009508DF"/>
    <w:rsid w:val="00950DAC"/>
    <w:rsid w:val="00954A07"/>
    <w:rsid w:val="009619CE"/>
    <w:rsid w:val="00976AEB"/>
    <w:rsid w:val="00994701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E0B"/>
    <w:rsid w:val="00A95A66"/>
    <w:rsid w:val="00A97DE1"/>
    <w:rsid w:val="00AA6E55"/>
    <w:rsid w:val="00AB053C"/>
    <w:rsid w:val="00AD1146"/>
    <w:rsid w:val="00AD27D3"/>
    <w:rsid w:val="00AD66D6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6D4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DE"/>
    <w:rsid w:val="00C766DF"/>
    <w:rsid w:val="00C94B98"/>
    <w:rsid w:val="00C951B3"/>
    <w:rsid w:val="00CA2B96"/>
    <w:rsid w:val="00CA3003"/>
    <w:rsid w:val="00CA5089"/>
    <w:rsid w:val="00CB42CB"/>
    <w:rsid w:val="00CC1CA4"/>
    <w:rsid w:val="00CD6897"/>
    <w:rsid w:val="00CE5BAC"/>
    <w:rsid w:val="00CF25BE"/>
    <w:rsid w:val="00CF4D6A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E09C0"/>
    <w:rsid w:val="00DE4A14"/>
    <w:rsid w:val="00DF320D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51E44"/>
    <w:rsid w:val="00E63348"/>
    <w:rsid w:val="00E77E88"/>
    <w:rsid w:val="00E8107D"/>
    <w:rsid w:val="00E8409D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F070AB"/>
    <w:rsid w:val="00F17567"/>
    <w:rsid w:val="00F27A7B"/>
    <w:rsid w:val="00F34F9D"/>
    <w:rsid w:val="00F526AF"/>
    <w:rsid w:val="00F617C3"/>
    <w:rsid w:val="00F64789"/>
    <w:rsid w:val="00F7066B"/>
    <w:rsid w:val="00F80789"/>
    <w:rsid w:val="00F83B28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5E7D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C73D"/>
  <w15:docId w15:val="{F2751C57-93F8-4B7E-B730-EE938297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9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839F4A-AC5D-4B75-81EE-867EEA94C7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64821-9AB9-4614-9F0E-33EFF1ED8025}"/>
</file>

<file path=customXml/itemProps3.xml><?xml version="1.0" encoding="utf-8"?>
<ds:datastoreItem xmlns:ds="http://schemas.openxmlformats.org/officeDocument/2006/customXml" ds:itemID="{19F2948C-7791-4BAB-AA88-F989B0BF5997}"/>
</file>

<file path=customXml/itemProps4.xml><?xml version="1.0" encoding="utf-8"?>
<ds:datastoreItem xmlns:ds="http://schemas.openxmlformats.org/officeDocument/2006/customXml" ds:itemID="{EB1FFF07-2253-43C9-9E98-E827E050CCB0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234</TotalTime>
  <Pages>1</Pages>
  <Words>1085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57</cp:revision>
  <cp:lastPrinted>2019-02-06T12:12:00Z</cp:lastPrinted>
  <dcterms:created xsi:type="dcterms:W3CDTF">2019-04-17T09:43:00Z</dcterms:created>
  <dcterms:modified xsi:type="dcterms:W3CDTF">2022-03-14T11:31:00Z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